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DA088" w14:textId="77777777" w:rsidR="001837A8" w:rsidRDefault="001837A8" w:rsidP="001837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CHESMAN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2ED43509" w14:textId="77777777" w:rsidR="001837A8" w:rsidRDefault="001837A8" w:rsidP="001837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E035384" w14:textId="77777777" w:rsidR="001837A8" w:rsidRDefault="001837A8" w:rsidP="001837A8">
      <w:pPr>
        <w:rPr>
          <w:rFonts w:ascii="Times New Roman" w:hAnsi="Times New Roman" w:cs="Times New Roman"/>
          <w:sz w:val="24"/>
          <w:szCs w:val="24"/>
        </w:rPr>
      </w:pPr>
    </w:p>
    <w:p w14:paraId="00A7C01B" w14:textId="77777777" w:rsidR="001837A8" w:rsidRDefault="001837A8" w:rsidP="001837A8">
      <w:pPr>
        <w:rPr>
          <w:rFonts w:ascii="Times New Roman" w:hAnsi="Times New Roman" w:cs="Times New Roman"/>
          <w:sz w:val="24"/>
          <w:szCs w:val="24"/>
        </w:rPr>
      </w:pPr>
    </w:p>
    <w:p w14:paraId="3E81746C" w14:textId="77777777" w:rsidR="001837A8" w:rsidRDefault="001837A8" w:rsidP="001837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Mar.1407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75C17F3" w14:textId="77777777" w:rsidR="001837A8" w:rsidRDefault="001837A8" w:rsidP="001837A8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p.248)</w:t>
      </w:r>
    </w:p>
    <w:p w14:paraId="730F7381" w14:textId="77777777" w:rsidR="001837A8" w:rsidRDefault="001837A8" w:rsidP="001837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2CF1ED7" w14:textId="77777777" w:rsidR="001837A8" w:rsidRDefault="001837A8" w:rsidP="001837A8">
      <w:pPr>
        <w:rPr>
          <w:rFonts w:ascii="Times New Roman" w:hAnsi="Times New Roman" w:cs="Times New Roman"/>
          <w:sz w:val="24"/>
          <w:szCs w:val="24"/>
        </w:rPr>
      </w:pPr>
    </w:p>
    <w:p w14:paraId="4EDEE510" w14:textId="77777777" w:rsidR="001837A8" w:rsidRDefault="001837A8" w:rsidP="001837A8">
      <w:pPr>
        <w:rPr>
          <w:rFonts w:ascii="Times New Roman" w:hAnsi="Times New Roman" w:cs="Times New Roman"/>
          <w:sz w:val="24"/>
          <w:szCs w:val="24"/>
        </w:rPr>
      </w:pPr>
    </w:p>
    <w:p w14:paraId="5806712D" w14:textId="77777777" w:rsidR="001837A8" w:rsidRDefault="001837A8" w:rsidP="001837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2022</w:t>
      </w:r>
    </w:p>
    <w:p w14:paraId="1BBA6E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E61C9" w14:textId="77777777" w:rsidR="001837A8" w:rsidRDefault="001837A8" w:rsidP="009139A6">
      <w:r>
        <w:separator/>
      </w:r>
    </w:p>
  </w:endnote>
  <w:endnote w:type="continuationSeparator" w:id="0">
    <w:p w14:paraId="7C1ED8C3" w14:textId="77777777" w:rsidR="001837A8" w:rsidRDefault="001837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2A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834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B4E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27FEF" w14:textId="77777777" w:rsidR="001837A8" w:rsidRDefault="001837A8" w:rsidP="009139A6">
      <w:r>
        <w:separator/>
      </w:r>
    </w:p>
  </w:footnote>
  <w:footnote w:type="continuationSeparator" w:id="0">
    <w:p w14:paraId="1158CED6" w14:textId="77777777" w:rsidR="001837A8" w:rsidRDefault="001837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41C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C6C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CA4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A8"/>
    <w:rsid w:val="000666E0"/>
    <w:rsid w:val="001837A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FADD1"/>
  <w15:chartTrackingRefBased/>
  <w15:docId w15:val="{CF6E4EF2-63CC-489D-8F14-4446A694C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7A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2022-03-17T14:21:00Z</dcterms:created>
  <dcterms:modified xsi:type="dcterms:W3CDTF">2022-03-17T14:21:00Z</dcterms:modified>
</cp:coreProperties>
</file>